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0C" w:rsidRDefault="009C750C" w:rsidP="0085259D">
      <w:pPr>
        <w:pStyle w:val="NoSpacing"/>
        <w:jc w:val="center"/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162.7pt;margin-top:-28.85pt;width:140.25pt;height:26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LL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DQPyLL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bookmarkStart w:id="0" w:name="OLE_LINK1"/>
                <w:bookmarkStart w:id="1" w:name="OLE_LINK2"/>
                <w:p w:rsidR="009C750C" w:rsidRDefault="009C750C" w:rsidP="00DE125F">
                  <w:pPr>
                    <w:jc w:val="center"/>
                    <w:rPr>
                      <w:rFonts w:ascii="Calibri" w:hAnsi="Calibri"/>
                    </w:rPr>
                  </w:pPr>
                  <w:r w:rsidRPr="004B3EC7">
                    <w:rPr>
                      <w:color w:val="000000"/>
                    </w:rPr>
                    <w:fldChar w:fldCharType="begin"/>
                  </w:r>
                  <w:r w:rsidRPr="004B3EC7">
                    <w:rPr>
                      <w:color w:val="000000"/>
                    </w:rPr>
                    <w:instrText xml:space="preserve"> HYPERLINK "http://www.sorubak.com" </w:instrText>
                  </w:r>
                  <w:r w:rsidRPr="004B3EC7">
                    <w:rPr>
                      <w:color w:val="000000"/>
                    </w:rPr>
                  </w:r>
                  <w:r w:rsidRPr="004B3EC7">
                    <w:rPr>
                      <w:color w:val="000000"/>
                    </w:rPr>
                    <w:fldChar w:fldCharType="separate"/>
                  </w:r>
                  <w:r w:rsidRPr="004B3EC7">
                    <w:rPr>
                      <w:rStyle w:val="Hyperlink"/>
                      <w:color w:val="000000"/>
                    </w:rPr>
                    <w:t>www.sorubak.com</w:t>
                  </w:r>
                  <w:r w:rsidRPr="004B3EC7">
                    <w:rPr>
                      <w:color w:val="000000"/>
                    </w:rPr>
                    <w:fldChar w:fldCharType="end"/>
                  </w:r>
                  <w:bookmarkEnd w:id="0"/>
                  <w:bookmarkEnd w:id="1"/>
                </w:p>
              </w:txbxContent>
            </v:textbox>
          </v:roundrect>
        </w:pict>
      </w:r>
    </w:p>
    <w:p w:rsidR="009C750C" w:rsidRDefault="009C750C" w:rsidP="0085259D">
      <w:pPr>
        <w:pStyle w:val="NoSpacing"/>
        <w:jc w:val="center"/>
      </w:pPr>
    </w:p>
    <w:p w:rsidR="009C750C" w:rsidRDefault="009C750C" w:rsidP="0085259D">
      <w:pPr>
        <w:pStyle w:val="NoSpacing"/>
        <w:jc w:val="center"/>
      </w:pPr>
      <w:r>
        <w:t xml:space="preserve">KARADAYI MUZAFFER OFLAZ </w:t>
      </w:r>
      <w:r w:rsidRPr="00F251CB">
        <w:t xml:space="preserve"> İLKOKULU </w:t>
      </w:r>
      <w:r w:rsidRPr="0085259D">
        <w:t>MÜDÜRLÜĞÜNE</w:t>
      </w:r>
    </w:p>
    <w:p w:rsidR="009C750C" w:rsidRPr="0085259D" w:rsidRDefault="009C750C" w:rsidP="0085259D">
      <w:pPr>
        <w:pStyle w:val="NoSpacing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BÜNYAN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 xml:space="preserve">              2013-2014</w:t>
      </w:r>
      <w:r w:rsidRPr="0085259D">
        <w:rPr>
          <w:sz w:val="24"/>
        </w:rPr>
        <w:t xml:space="preserve"> Eğitim ve Öğretim yılında,  okulumuzda, “Satranç Kursu” açmak istiyorum.     İlgili belgeler ilişikte sunulmuştur.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 xml:space="preserve">              Gereğini bilgilerinize arz ederim.</w:t>
      </w: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27/09/2013</w:t>
      </w:r>
    </w:p>
    <w:p w:rsidR="009C750C" w:rsidRPr="00D72660" w:rsidRDefault="009C750C" w:rsidP="00F251CB">
      <w:r w:rsidRPr="00D72660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İbrahim BATIGÜN</w:t>
      </w:r>
    </w:p>
    <w:p w:rsidR="009C750C" w:rsidRPr="00D72660" w:rsidRDefault="009C750C" w:rsidP="00F251CB">
      <w:r w:rsidRPr="00D72660"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2660">
        <w:t xml:space="preserve">    </w:t>
      </w:r>
      <w:r>
        <w:t>3/A Sınıf Öğretmeni</w:t>
      </w:r>
    </w:p>
    <w:p w:rsidR="009C750C" w:rsidRPr="00D72660" w:rsidRDefault="009C750C" w:rsidP="00F251CB">
      <w:r w:rsidRPr="00D72660">
        <w:t xml:space="preserve">             </w:t>
      </w:r>
      <w:r>
        <w:t xml:space="preserve"> </w:t>
      </w: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Pr="0085259D" w:rsidRDefault="009C750C" w:rsidP="0085259D">
      <w:pPr>
        <w:pStyle w:val="NoSpacing"/>
        <w:rPr>
          <w:sz w:val="24"/>
          <w:u w:val="single"/>
        </w:rPr>
      </w:pPr>
      <w:r w:rsidRPr="0085259D">
        <w:rPr>
          <w:sz w:val="24"/>
          <w:u w:val="single"/>
        </w:rPr>
        <w:t>Ek</w:t>
      </w:r>
      <w:r>
        <w:rPr>
          <w:sz w:val="24"/>
          <w:u w:val="single"/>
        </w:rPr>
        <w:t>ler</w:t>
      </w:r>
      <w:r w:rsidRPr="0085259D">
        <w:rPr>
          <w:sz w:val="24"/>
          <w:u w:val="single"/>
        </w:rPr>
        <w:t>: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>3 Adet Satranç Yıllık Çalışma Planı,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>3 Adet Öğrenci Listesi,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>3 Adet Kurs Öğrenci Yoklama Listesi,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>3 Adet Satranç Antrenör Belgesi</w:t>
      </w: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</w:p>
    <w:p w:rsidR="009C750C" w:rsidRDefault="009C750C" w:rsidP="0085259D">
      <w:pPr>
        <w:pStyle w:val="NoSpacing"/>
        <w:rPr>
          <w:sz w:val="24"/>
        </w:rPr>
      </w:pPr>
      <w:r w:rsidRPr="0085259D">
        <w:rPr>
          <w:sz w:val="24"/>
          <w:u w:val="single"/>
        </w:rPr>
        <w:t>Adres:</w:t>
      </w:r>
      <w:r>
        <w:rPr>
          <w:sz w:val="24"/>
        </w:rPr>
        <w:t xml:space="preserve"> Karadayı Muzaffer Oflaz İlkokulu </w:t>
      </w:r>
    </w:p>
    <w:p w:rsidR="009C750C" w:rsidRDefault="009C750C" w:rsidP="0085259D">
      <w:pPr>
        <w:pStyle w:val="NoSpacing"/>
        <w:rPr>
          <w:sz w:val="24"/>
        </w:rPr>
      </w:pPr>
      <w:r>
        <w:rPr>
          <w:sz w:val="24"/>
        </w:rPr>
        <w:t>Bünyan/KAYSERİ</w:t>
      </w:r>
    </w:p>
    <w:p w:rsidR="009C750C" w:rsidRPr="0085259D" w:rsidRDefault="009C750C" w:rsidP="0085259D">
      <w:pPr>
        <w:pStyle w:val="NoSpacing"/>
        <w:rPr>
          <w:sz w:val="24"/>
        </w:rPr>
      </w:pPr>
      <w:r>
        <w:rPr>
          <w:sz w:val="24"/>
        </w:rPr>
        <w:t xml:space="preserve">                                                       </w:t>
      </w:r>
    </w:p>
    <w:sectPr w:rsidR="009C750C" w:rsidRPr="0085259D" w:rsidSect="00E40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59D"/>
    <w:rsid w:val="00094A83"/>
    <w:rsid w:val="002E1FBF"/>
    <w:rsid w:val="00384921"/>
    <w:rsid w:val="003B6F60"/>
    <w:rsid w:val="00430322"/>
    <w:rsid w:val="004B3EC7"/>
    <w:rsid w:val="005160BF"/>
    <w:rsid w:val="0059485B"/>
    <w:rsid w:val="005A33CA"/>
    <w:rsid w:val="007C6DD4"/>
    <w:rsid w:val="0085259D"/>
    <w:rsid w:val="008C4A9E"/>
    <w:rsid w:val="009001CF"/>
    <w:rsid w:val="009A3655"/>
    <w:rsid w:val="009C750C"/>
    <w:rsid w:val="00AD53DB"/>
    <w:rsid w:val="00B558B4"/>
    <w:rsid w:val="00BA17B6"/>
    <w:rsid w:val="00C0717C"/>
    <w:rsid w:val="00CD299F"/>
    <w:rsid w:val="00D17C3B"/>
    <w:rsid w:val="00D72660"/>
    <w:rsid w:val="00D87E37"/>
    <w:rsid w:val="00D91D36"/>
    <w:rsid w:val="00DE125F"/>
    <w:rsid w:val="00E40950"/>
    <w:rsid w:val="00EC3DD9"/>
    <w:rsid w:val="00F251CB"/>
    <w:rsid w:val="00F9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C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5259D"/>
    <w:rPr>
      <w:lang w:eastAsia="en-US"/>
    </w:rPr>
  </w:style>
  <w:style w:type="paragraph" w:customStyle="1" w:styleId="GvdeMetni21">
    <w:name w:val="Gövde Metni 21"/>
    <w:basedOn w:val="Normal"/>
    <w:uiPriority w:val="99"/>
    <w:rsid w:val="00C0717C"/>
    <w:pPr>
      <w:widowControl w:val="0"/>
      <w:tabs>
        <w:tab w:val="left" w:pos="9000"/>
      </w:tabs>
      <w:suppressAutoHyphens/>
    </w:pPr>
    <w:rPr>
      <w:rFonts w:eastAsia="Calibri"/>
      <w:kern w:val="1"/>
      <w:sz w:val="28"/>
      <w:lang w:eastAsia="en-US"/>
    </w:rPr>
  </w:style>
  <w:style w:type="character" w:styleId="Hyperlink">
    <w:name w:val="Hyperlink"/>
    <w:basedOn w:val="DefaultParagraphFont"/>
    <w:uiPriority w:val="99"/>
    <w:rsid w:val="005948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111</Words>
  <Characters>639</Characters>
  <Application>Microsoft Office Outlook</Application>
  <DocSecurity>0</DocSecurity>
  <Lines>0</Lines>
  <Paragraphs>0</Paragraphs>
  <ScaleCrop>false</ScaleCrop>
  <Company>http://www.dersimiz.com/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www.dersimiz.com</dc:creator>
  <cp:keywords>www.sorubak.com</cp:keywords>
  <dc:description>www.sorubak.com</dc:description>
  <cp:lastModifiedBy>Dogan</cp:lastModifiedBy>
  <cp:revision>www.sorubak.com</cp:revision>
  <cp:lastPrinted>2009-09-25T09:26:00Z</cp:lastPrinted>
  <dcterms:created xsi:type="dcterms:W3CDTF">2013-01-01T14:14:00Z</dcterms:created>
  <dcterms:modified xsi:type="dcterms:W3CDTF">2013-10-01T21:05:00Z</dcterms:modified>
  <cp:category>www.sorubak.com</cp:category>
</cp:coreProperties>
</file>